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A8110C" w:rsidTr="000F5ADF">
        <w:tc>
          <w:tcPr>
            <w:tcW w:w="4813" w:type="dxa"/>
          </w:tcPr>
          <w:p w:rsidR="00A8110C" w:rsidRDefault="00FF63CC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  <w:r w:rsidRPr="004C4EA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42B3250" wp14:editId="38362B63">
                      <wp:simplePos x="0" y="0"/>
                      <wp:positionH relativeFrom="page">
                        <wp:posOffset>1228725</wp:posOffset>
                      </wp:positionH>
                      <wp:positionV relativeFrom="page">
                        <wp:posOffset>2960370</wp:posOffset>
                      </wp:positionV>
                      <wp:extent cx="875665" cy="183515"/>
                      <wp:effectExtent l="0" t="0" r="635" b="6985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5665" cy="183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C4EA2" w:rsidRPr="00AD1FED" w:rsidRDefault="004C4EA2" w:rsidP="004C4EA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742B32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left:0;text-align:left;margin-left:96.75pt;margin-top:233.1pt;width:68.95pt;height:14.4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8mwugIAAKgFAAAOAAAAZHJzL2Uyb0RvYy54bWysVF2OmzAQfq/UO1h+Z4EskICWrHZDqCpt&#10;f6RtD+CACVbBprYT2K56lp6iT5V6hhypY5Nks7uqVLXlwRrs8TfzzXyei8uhbdCWSsUET7F/5mFE&#10;eSFKxtcp/vghd2YYKU14SRrBaYrvqMKX85cvLvouoRNRi6akEgEIV0nfpbjWuktcVxU1bYk6Ex3l&#10;cFgJ2RINv3LtlpL0gN427sTzIrcXsuykKKhSsJuNh3hu8auKFvpdVSmqUZNiyE3bVdp1ZVZ3fkGS&#10;tSRdzYp9GuQvsmgJ4xD0CJURTdBGsmdQLSukUKLSZ4VoXVFVrKCWA7DxvSdsbmvSUcsFiqO6Y5nU&#10;/4Mt3m7fS8TKFE8x4qSFFu2+7X7ufuy+o6mpTt+pBJxuO3DTw7UYoMuWqepuRPFJIS4WNeFreiWl&#10;6GtKSsjONzfdk6sjjjIgq/6NKCEM2WhhgYZKtqZ0UAwE6NClu2Nn6KBRAZuzaRhFIUYFHPmz89AP&#10;bQSSHC53UulXVLTIGCmW0HgLTrY3SptkSHJwMbG4yFnT2OY3/NEGOI47EBqumjOThO3lfezFy9ly&#10;FjjBJFo6gZdlzlW+CJwo96dhdp4tFpn/1cT1g6RmZUm5CXPQlR/8Wd/2Ch8VcVSWEg0rDZxJScn1&#10;atFItCWg69x++4KcuLmP07BFAC5PKPmTwLuexE4ezaZOkAehE0+9meP58XUceUEcZPljSjeM03+n&#10;hPoUx+EkHLX0W26e/Z5zI0nLNEyOhrWgjqMTSYwCl7y0rdWENaN9UgqT/kMpoN2HRlu9GomOYtXD&#10;agAUI+KVKO9AuVKAskCeMO7AqIX8glEPoyPF6vOGSIpR85qD+s2cORjyYKwOBuEFXE2xxmg0F3qc&#10;R5tOsnUNyOP74uIKXkjFrHofsti/KxgHlsR+dJl5c/pvvR4G7PwXAAAA//8DAFBLAwQUAAYACAAA&#10;ACEAfpH9fuAAAAALAQAADwAAAGRycy9kb3ducmV2LnhtbEyPwU7DMAyG70i8Q+RJ3Fjadato13Sa&#10;EJyQEF05cEybrI3WOKXJtvL2mNM4/van35+L3WwHdtGTNw4FxMsImMbWKYOdgM/69fEJmA8SlRwc&#10;agE/2sOuvL8rZK7cFSt9OYSOUQn6XAroQxhzzn3bayv90o0aaXd0k5WB4tRxNckrlduBr6Io5VYa&#10;pAu9HPVzr9vT4WwF7L+wejHf781HdaxMXWcRvqUnIR4W834LLOg53GD40yd1KMmpcWdUng2Us2RD&#10;qIB1mq6AEZEk8RpYQ5NsEwMvC/7/h/IXAAD//wMAUEsBAi0AFAAGAAgAAAAhALaDOJL+AAAA4QEA&#10;ABMAAAAAAAAAAAAAAAAAAAAAAFtDb250ZW50X1R5cGVzXS54bWxQSwECLQAUAAYACAAAACEAOP0h&#10;/9YAAACUAQAACwAAAAAAAAAAAAAAAAAvAQAAX3JlbHMvLnJlbHNQSwECLQAUAAYACAAAACEA7jfJ&#10;sLoCAACoBQAADgAAAAAAAAAAAAAAAAAuAgAAZHJzL2Uyb0RvYy54bWxQSwECLQAUAAYACAAAACEA&#10;fpH9fuAAAAALAQAADwAAAAAAAAAAAAAAAAAUBQAAZHJzL2Rvd25yZXYueG1sUEsFBgAAAAAEAAQA&#10;8wAAACEGAAAAAA==&#10;" filled="f" stroked="f">
                      <v:textbox inset="0,0,0,0">
                        <w:txbxContent>
                          <w:p w:rsidR="004C4EA2" w:rsidRPr="00AD1FED" w:rsidRDefault="004C4EA2" w:rsidP="004C4EA2">
                            <w:pPr>
                              <w:jc w:val="center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:rsidR="00A8110C" w:rsidRDefault="00A8110C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</w:p>
          <w:p w:rsidR="00A8110C" w:rsidRDefault="000F5ADF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112B466A" wp14:editId="443914FE">
                  <wp:simplePos x="0" y="0"/>
                  <wp:positionH relativeFrom="column">
                    <wp:posOffset>970915</wp:posOffset>
                  </wp:positionH>
                  <wp:positionV relativeFrom="paragraph">
                    <wp:posOffset>-304800</wp:posOffset>
                  </wp:positionV>
                  <wp:extent cx="908050" cy="908050"/>
                  <wp:effectExtent l="0" t="0" r="6350" b="6350"/>
                  <wp:wrapSquare wrapText="bothSides"/>
                  <wp:docPr id="11" name="Рисунок 11" descr="https://avatars.mds.yandex.net/i?id=ed2754ab6a4bb9765cfba57fa7f5524c8e053c66-10803820-images-thumbs&amp;ref=rim&amp;n=33&amp;w=200&amp;h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vatars.mds.yandex.net/i?id=ed2754ab6a4bb9765cfba57fa7f5524c8e053c66-10803820-images-thumbs&amp;ref=rim&amp;n=33&amp;w=200&amp;h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90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110C" w:rsidRDefault="00A8110C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</w:p>
          <w:p w:rsidR="000F5ADF" w:rsidRDefault="000F5ADF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</w:p>
          <w:p w:rsidR="000F5ADF" w:rsidRDefault="000F5ADF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</w:p>
          <w:p w:rsidR="00A8110C" w:rsidRPr="00A8110C" w:rsidRDefault="00A8110C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  <w:r w:rsidRPr="00A8110C">
              <w:rPr>
                <w:b/>
                <w:sz w:val="24"/>
              </w:rPr>
              <w:t>АППАРАТ</w:t>
            </w:r>
          </w:p>
          <w:p w:rsidR="00A8110C" w:rsidRPr="00A8110C" w:rsidRDefault="00A8110C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  <w:r w:rsidRPr="00A8110C">
              <w:rPr>
                <w:b/>
                <w:sz w:val="24"/>
              </w:rPr>
              <w:t>АНТИТЕРРОРИСТИЧЕСКОЙ</w:t>
            </w:r>
          </w:p>
          <w:p w:rsidR="00A8110C" w:rsidRPr="00A8110C" w:rsidRDefault="00A8110C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  <w:r w:rsidRPr="00A8110C">
              <w:rPr>
                <w:b/>
                <w:sz w:val="24"/>
              </w:rPr>
              <w:t>КОМИССИИ</w:t>
            </w:r>
          </w:p>
          <w:p w:rsidR="00A8110C" w:rsidRPr="00A8110C" w:rsidRDefault="00A8110C" w:rsidP="00A8110C">
            <w:pPr>
              <w:pStyle w:val="a4"/>
              <w:spacing w:line="240" w:lineRule="exact"/>
              <w:ind w:hanging="96"/>
              <w:jc w:val="center"/>
              <w:rPr>
                <w:b/>
                <w:sz w:val="24"/>
              </w:rPr>
            </w:pPr>
            <w:r w:rsidRPr="00A8110C">
              <w:rPr>
                <w:b/>
                <w:sz w:val="24"/>
              </w:rPr>
              <w:t>В ПЕРМСКОМ КРАЕ</w:t>
            </w:r>
          </w:p>
          <w:p w:rsidR="00A8110C" w:rsidRPr="00A8110C" w:rsidRDefault="00A8110C" w:rsidP="00A8110C">
            <w:pPr>
              <w:pStyle w:val="a4"/>
              <w:spacing w:line="240" w:lineRule="exact"/>
              <w:ind w:firstLine="0"/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у</w:t>
            </w:r>
            <w:r w:rsidRPr="00A8110C">
              <w:rPr>
                <w:sz w:val="18"/>
              </w:rPr>
              <w:t>л. Куйбышева, д.14, г. Пермь, 614015</w:t>
            </w:r>
          </w:p>
          <w:p w:rsidR="00A8110C" w:rsidRPr="00962E98" w:rsidRDefault="00A8110C" w:rsidP="00BD556D">
            <w:pPr>
              <w:pStyle w:val="a4"/>
              <w:spacing w:line="200" w:lineRule="exact"/>
              <w:ind w:firstLine="0"/>
              <w:contextualSpacing/>
              <w:jc w:val="center"/>
              <w:rPr>
                <w:sz w:val="18"/>
                <w:lang w:val="en-US"/>
              </w:rPr>
            </w:pPr>
            <w:r w:rsidRPr="00A8110C">
              <w:rPr>
                <w:sz w:val="18"/>
              </w:rPr>
              <w:t>Тел</w:t>
            </w:r>
            <w:r w:rsidRPr="00962E98">
              <w:rPr>
                <w:sz w:val="18"/>
                <w:lang w:val="en-US"/>
              </w:rPr>
              <w:t xml:space="preserve">. (342) 205 54 64 </w:t>
            </w:r>
          </w:p>
          <w:p w:rsidR="00787777" w:rsidRPr="00962E98" w:rsidRDefault="00A8110C" w:rsidP="00BD556D">
            <w:pPr>
              <w:pStyle w:val="a4"/>
              <w:spacing w:line="200" w:lineRule="exact"/>
              <w:ind w:firstLine="0"/>
              <w:contextualSpacing/>
              <w:jc w:val="center"/>
              <w:rPr>
                <w:sz w:val="18"/>
                <w:lang w:val="en-US"/>
              </w:rPr>
            </w:pPr>
            <w:proofErr w:type="spellStart"/>
            <w:r w:rsidRPr="00A8110C">
              <w:rPr>
                <w:sz w:val="18"/>
              </w:rPr>
              <w:t>доб</w:t>
            </w:r>
            <w:proofErr w:type="spellEnd"/>
            <w:r w:rsidR="002666A3" w:rsidRPr="00962E98">
              <w:rPr>
                <w:sz w:val="18"/>
                <w:lang w:val="en-US"/>
              </w:rPr>
              <w:t>.</w:t>
            </w:r>
            <w:r w:rsidRPr="00962E98">
              <w:rPr>
                <w:sz w:val="18"/>
                <w:lang w:val="en-US"/>
              </w:rPr>
              <w:t xml:space="preserve">720,721, 722, 723 </w:t>
            </w:r>
          </w:p>
          <w:p w:rsidR="00C15886" w:rsidRPr="00962E98" w:rsidRDefault="00A8110C" w:rsidP="00BD556D">
            <w:pPr>
              <w:pStyle w:val="a4"/>
              <w:spacing w:line="200" w:lineRule="exact"/>
              <w:ind w:firstLine="0"/>
              <w:contextualSpacing/>
              <w:jc w:val="center"/>
              <w:rPr>
                <w:sz w:val="18"/>
                <w:lang w:val="en-US"/>
              </w:rPr>
            </w:pPr>
            <w:r w:rsidRPr="000F5ADF">
              <w:rPr>
                <w:sz w:val="20"/>
                <w:lang w:val="en-US"/>
              </w:rPr>
              <w:t>e</w:t>
            </w:r>
            <w:r w:rsidRPr="00962E98">
              <w:rPr>
                <w:sz w:val="18"/>
                <w:lang w:val="en-US"/>
              </w:rPr>
              <w:t>-</w:t>
            </w:r>
            <w:r w:rsidRPr="00A8110C">
              <w:rPr>
                <w:sz w:val="18"/>
                <w:lang w:val="en-US"/>
              </w:rPr>
              <w:t>mail</w:t>
            </w:r>
            <w:r w:rsidRPr="00962E98">
              <w:rPr>
                <w:sz w:val="18"/>
                <w:lang w:val="en-US"/>
              </w:rPr>
              <w:t xml:space="preserve">: </w:t>
            </w:r>
            <w:hyperlink r:id="rId9" w:history="1">
              <w:r w:rsidRPr="00A8110C">
                <w:rPr>
                  <w:sz w:val="18"/>
                  <w:lang w:val="en-US"/>
                </w:rPr>
                <w:t>vazhikharev</w:t>
              </w:r>
              <w:r w:rsidRPr="00962E98">
                <w:rPr>
                  <w:sz w:val="18"/>
                  <w:lang w:val="en-US"/>
                </w:rPr>
                <w:t>@</w:t>
              </w:r>
              <w:r w:rsidRPr="00A8110C">
                <w:rPr>
                  <w:sz w:val="18"/>
                  <w:lang w:val="en-US"/>
                </w:rPr>
                <w:t>mtb</w:t>
              </w:r>
              <w:r w:rsidRPr="00962E98">
                <w:rPr>
                  <w:sz w:val="18"/>
                  <w:lang w:val="en-US"/>
                </w:rPr>
                <w:t>.</w:t>
              </w:r>
              <w:r w:rsidRPr="00A8110C">
                <w:rPr>
                  <w:sz w:val="18"/>
                  <w:lang w:val="en-US"/>
                </w:rPr>
                <w:t>permkrai</w:t>
              </w:r>
              <w:r w:rsidRPr="00962E98">
                <w:rPr>
                  <w:sz w:val="18"/>
                  <w:lang w:val="en-US"/>
                </w:rPr>
                <w:t>.</w:t>
              </w:r>
              <w:r w:rsidRPr="00A8110C">
                <w:rPr>
                  <w:sz w:val="18"/>
                  <w:lang w:val="en-US"/>
                </w:rPr>
                <w:t>ru</w:t>
              </w:r>
            </w:hyperlink>
          </w:p>
          <w:p w:rsidR="00A8110C" w:rsidRPr="00962E98" w:rsidRDefault="00C15886" w:rsidP="00BD556D">
            <w:pPr>
              <w:pStyle w:val="a4"/>
              <w:spacing w:line="200" w:lineRule="exact"/>
              <w:ind w:firstLine="0"/>
              <w:contextualSpacing/>
              <w:jc w:val="center"/>
              <w:rPr>
                <w:sz w:val="24"/>
                <w:lang w:val="en-US"/>
              </w:rPr>
            </w:pPr>
            <w:r w:rsidRPr="00C15886">
              <w:rPr>
                <w:sz w:val="18"/>
                <w:lang w:val="en-US"/>
              </w:rPr>
              <w:t>web</w:t>
            </w:r>
            <w:r w:rsidRPr="00962E98">
              <w:rPr>
                <w:sz w:val="18"/>
                <w:lang w:val="en-US"/>
              </w:rPr>
              <w:t>:</w:t>
            </w:r>
            <w:r w:rsidR="002666A3" w:rsidRPr="00962E98">
              <w:rPr>
                <w:sz w:val="18"/>
                <w:lang w:val="en-US"/>
              </w:rPr>
              <w:t xml:space="preserve"> </w:t>
            </w:r>
            <w:r w:rsidRPr="00C15886">
              <w:rPr>
                <w:sz w:val="18"/>
                <w:lang w:val="en-US"/>
              </w:rPr>
              <w:t>atk</w:t>
            </w:r>
            <w:r w:rsidRPr="00962E98">
              <w:rPr>
                <w:sz w:val="18"/>
                <w:lang w:val="en-US"/>
              </w:rPr>
              <w:t>.</w:t>
            </w:r>
            <w:r w:rsidRPr="00C15886">
              <w:rPr>
                <w:sz w:val="18"/>
                <w:lang w:val="en-US"/>
              </w:rPr>
              <w:t>permkrai</w:t>
            </w:r>
            <w:r w:rsidRPr="00962E98">
              <w:rPr>
                <w:sz w:val="18"/>
                <w:lang w:val="en-US"/>
              </w:rPr>
              <w:t>.</w:t>
            </w:r>
            <w:r w:rsidRPr="00C15886">
              <w:rPr>
                <w:sz w:val="18"/>
                <w:lang w:val="en-US"/>
              </w:rPr>
              <w:t>ru</w:t>
            </w:r>
          </w:p>
          <w:tbl>
            <w:tblPr>
              <w:tblStyle w:val="af5"/>
              <w:tblW w:w="0" w:type="auto"/>
              <w:tblInd w:w="3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6"/>
              <w:gridCol w:w="567"/>
              <w:gridCol w:w="1100"/>
              <w:gridCol w:w="331"/>
              <w:gridCol w:w="284"/>
              <w:gridCol w:w="1005"/>
              <w:gridCol w:w="246"/>
            </w:tblGrid>
            <w:tr w:rsidR="00A8110C" w:rsidRPr="00A8110C" w:rsidTr="00752DD8">
              <w:trPr>
                <w:gridBefore w:val="1"/>
                <w:gridAfter w:val="1"/>
                <w:wBefore w:w="176" w:type="dxa"/>
                <w:wAfter w:w="246" w:type="dxa"/>
              </w:trPr>
              <w:tc>
                <w:tcPr>
                  <w:tcW w:w="1667" w:type="dxa"/>
                  <w:gridSpan w:val="2"/>
                  <w:tcBorders>
                    <w:bottom w:val="single" w:sz="4" w:space="0" w:color="auto"/>
                  </w:tcBorders>
                </w:tcPr>
                <w:p w:rsidR="00A8110C" w:rsidRPr="00962E98" w:rsidRDefault="00F240FE" w:rsidP="000F5ADF">
                  <w:pPr>
                    <w:pStyle w:val="a4"/>
                    <w:spacing w:line="240" w:lineRule="exact"/>
                    <w:ind w:left="68" w:firstLine="0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5CE72EDC" wp14:editId="2BFD9EEA">
                            <wp:simplePos x="0" y="0"/>
                            <wp:positionH relativeFrom="page">
                              <wp:posOffset>-292348</wp:posOffset>
                            </wp:positionH>
                            <wp:positionV relativeFrom="page">
                              <wp:posOffset>28658</wp:posOffset>
                            </wp:positionV>
                            <wp:extent cx="1324610" cy="182880"/>
                            <wp:effectExtent l="0" t="0" r="8890" b="7620"/>
                            <wp:wrapNone/>
                            <wp:docPr id="1" name="Text Box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2461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BA134F" w:rsidRPr="000F20FD" w:rsidRDefault="00BA134F" w:rsidP="00BA134F">
                                        <w:pPr>
                                          <w:jc w:val="center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cx1="http://schemas.microsoft.com/office/drawing/2015/9/8/chartex" xmlns:cx="http://schemas.microsoft.com/office/drawing/2014/chartex">
                        <w:pict>
                          <v:shape w14:anchorId="5CE72EDC" id="Text Box 4" o:spid="_x0000_s1027" type="#_x0000_t202" style="position:absolute;left:0;text-align:left;margin-left:-23pt;margin-top:2.25pt;width:104.3pt;height:14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q7QrwIAALA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Clw&#10;h5EgHVD0wEaDbuWIYtudodcZON334GZG2LaetlLd38nqm0ZCrhsiduxGKTk0jFDILrQ3/SdXJxxt&#10;QbbDR0khDNkb6YDGWnUWEJqBAB1YejwxY1OpbMh3UbwM4aiCszCJksRR55Nsvt0rbd4z2SFr5FgB&#10;8w6dHO60sdmQbHaxwYQseds69lvxbAMcpx2IDVftmc3CkfkzDdJNskliL46WGy8OisK7KdextyzD&#10;y0Xxrlivi/CXjRvGWcMpZcKGmYUVxn9G3FHikyRO0tKy5dTC2ZS02m3XrUIHAsIu3ed6DidnN/95&#10;Gq4JUMuLksIoDm6j1CuXyaUXl/HCSy+DxAvC9DZdBnEaF+Xzku64YP9eEhpynC6ixSSmc9Ivagvc&#10;97o2knXcwOhoeZfj5OREMivBjaCOWkN4O9lPWmHTP7cC6J6JdoK1Gp3UasbteHwZAGbFvJX0ERSs&#10;JAgMtAhjD4xGqh8YDTBCcqy/74liGLUfBLwCO29mQ83GdjaIqOBqjg1Gk7k201za94rvGkCe3pmQ&#10;N/BSau5EfM7i+L5gLLhajiPMzp2n/87rPGhXvwEAAP//AwBQSwMEFAAGAAgAAAAhAI+HmRreAAAA&#10;CAEAAA8AAABkcnMvZG93bnJldi54bWxMj8FOwzAQRO9I/IO1SNxah6ZYELKpKgQnJEQaDhydZJtY&#10;jdchdtvw97gnOI5mNPMm38x2ECeavHGMcLdMQBA3rjXcIXxWr4sHED5obvXgmBB+yMOmuL7Kdda6&#10;M5d02oVOxBL2mUboQxgzKX3Tk9V+6Ubi6O3dZHWIcupkO+lzLLeDXCWJklYbjgu9Hum5p+awO1qE&#10;7ReXL+b7vf4o96WpqseE39QB8fZm3j6BCDSHvzBc8CM6FJGpdkduvRgQFmsVvwSE9T2Ii69WCkSN&#10;kKYpyCKX/w8UvwAAAP//AwBQSwECLQAUAAYACAAAACEAtoM4kv4AAADhAQAAEwAAAAAAAAAAAAAA&#10;AAAAAAAAW0NvbnRlbnRfVHlwZXNdLnhtbFBLAQItABQABgAIAAAAIQA4/SH/1gAAAJQBAAALAAAA&#10;AAAAAAAAAAAAAC8BAABfcmVscy8ucmVsc1BLAQItABQABgAIAAAAIQAacq7QrwIAALAFAAAOAAAA&#10;AAAAAAAAAAAAAC4CAABkcnMvZTJvRG9jLnhtbFBLAQItABQABgAIAAAAIQCPh5ka3gAAAAgBAAAP&#10;AAAAAAAAAAAAAAAAAAkFAABkcnMvZG93bnJldi54bWxQSwUGAAAAAAQABADzAAAAFAYAAAAA&#10;" filled="f" stroked="f">
                            <v:textbox inset="0,0,0,0">
                              <w:txbxContent>
                                <w:p w:rsidR="00BA134F" w:rsidRPr="000F20FD" w:rsidRDefault="00BA134F" w:rsidP="00BA134F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  <w10:wrap anchorx="page" anchory="page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15" w:type="dxa"/>
                  <w:gridSpan w:val="2"/>
                </w:tcPr>
                <w:p w:rsidR="00A8110C" w:rsidRPr="00A8110C" w:rsidRDefault="00A8110C" w:rsidP="00752DD8">
                  <w:pPr>
                    <w:pStyle w:val="a4"/>
                    <w:spacing w:before="120" w:line="240" w:lineRule="exact"/>
                    <w:ind w:left="-215" w:firstLine="142"/>
                    <w:jc w:val="left"/>
                    <w:rPr>
                      <w:sz w:val="20"/>
                    </w:rPr>
                  </w:pPr>
                  <w:r w:rsidRPr="00752DD8">
                    <w:rPr>
                      <w:sz w:val="20"/>
                    </w:rPr>
                    <w:t>№</w:t>
                  </w:r>
                </w:p>
              </w:tc>
              <w:tc>
                <w:tcPr>
                  <w:tcW w:w="1005" w:type="dxa"/>
                  <w:tcBorders>
                    <w:bottom w:val="single" w:sz="4" w:space="0" w:color="auto"/>
                  </w:tcBorders>
                </w:tcPr>
                <w:p w:rsidR="00A8110C" w:rsidRPr="00A8110C" w:rsidRDefault="00A8110C" w:rsidP="00752DD8">
                  <w:pPr>
                    <w:pStyle w:val="a4"/>
                    <w:spacing w:after="120" w:line="240" w:lineRule="exact"/>
                    <w:ind w:firstLine="0"/>
                    <w:jc w:val="center"/>
                    <w:rPr>
                      <w:sz w:val="20"/>
                    </w:rPr>
                  </w:pPr>
                </w:p>
              </w:tc>
            </w:tr>
            <w:tr w:rsidR="000F5ADF" w:rsidRPr="00A8110C" w:rsidTr="00752DD8">
              <w:tc>
                <w:tcPr>
                  <w:tcW w:w="743" w:type="dxa"/>
                  <w:gridSpan w:val="2"/>
                </w:tcPr>
                <w:p w:rsidR="000F5ADF" w:rsidRPr="00A8110C" w:rsidRDefault="000F5ADF" w:rsidP="00752DD8">
                  <w:pPr>
                    <w:pStyle w:val="a4"/>
                    <w:spacing w:before="120" w:line="240" w:lineRule="exact"/>
                    <w:ind w:left="-215" w:firstLine="142"/>
                    <w:jc w:val="left"/>
                    <w:rPr>
                      <w:sz w:val="20"/>
                    </w:rPr>
                  </w:pPr>
                  <w:r w:rsidRPr="00A8110C">
                    <w:rPr>
                      <w:sz w:val="20"/>
                    </w:rPr>
                    <w:t>На №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F5ADF" w:rsidRPr="00A8110C" w:rsidRDefault="000F5ADF" w:rsidP="00711284">
                  <w:pPr>
                    <w:pStyle w:val="a4"/>
                    <w:spacing w:line="240" w:lineRule="exact"/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31" w:type="dxa"/>
                </w:tcPr>
                <w:p w:rsidR="000F5ADF" w:rsidRPr="00A8110C" w:rsidRDefault="000F5ADF" w:rsidP="00752DD8">
                  <w:pPr>
                    <w:pStyle w:val="a4"/>
                    <w:spacing w:before="120" w:line="240" w:lineRule="exact"/>
                    <w:ind w:left="-215" w:firstLine="142"/>
                    <w:jc w:val="left"/>
                    <w:rPr>
                      <w:sz w:val="20"/>
                    </w:rPr>
                  </w:pPr>
                  <w:r w:rsidRPr="00A8110C">
                    <w:rPr>
                      <w:sz w:val="20"/>
                    </w:rPr>
                    <w:t>от</w:t>
                  </w:r>
                </w:p>
              </w:tc>
              <w:tc>
                <w:tcPr>
                  <w:tcW w:w="1535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F5ADF" w:rsidRPr="00A8110C" w:rsidRDefault="000F5ADF" w:rsidP="00711284">
                  <w:pPr>
                    <w:pStyle w:val="a4"/>
                    <w:spacing w:after="120" w:line="240" w:lineRule="exact"/>
                    <w:ind w:firstLine="0"/>
                    <w:jc w:val="center"/>
                    <w:rPr>
                      <w:sz w:val="20"/>
                    </w:rPr>
                  </w:pPr>
                </w:p>
              </w:tc>
            </w:tr>
          </w:tbl>
          <w:p w:rsidR="00A8110C" w:rsidRPr="00A8110C" w:rsidRDefault="00A8110C" w:rsidP="00A8110C">
            <w:pPr>
              <w:pStyle w:val="a4"/>
              <w:spacing w:line="240" w:lineRule="exact"/>
              <w:ind w:firstLine="0"/>
              <w:jc w:val="center"/>
            </w:pPr>
          </w:p>
        </w:tc>
        <w:tc>
          <w:tcPr>
            <w:tcW w:w="4814" w:type="dxa"/>
          </w:tcPr>
          <w:p w:rsidR="002A7749" w:rsidRDefault="002A7749" w:rsidP="002A7749">
            <w:pPr>
              <w:spacing w:before="120" w:after="120" w:line="240" w:lineRule="exact"/>
              <w:rPr>
                <w:sz w:val="28"/>
                <w:szCs w:val="28"/>
              </w:rPr>
            </w:pPr>
          </w:p>
          <w:p w:rsidR="002A7749" w:rsidRDefault="002A7749" w:rsidP="002A7749">
            <w:pPr>
              <w:spacing w:before="120" w:after="120" w:line="240" w:lineRule="exact"/>
              <w:rPr>
                <w:sz w:val="28"/>
                <w:szCs w:val="28"/>
              </w:rPr>
            </w:pPr>
          </w:p>
          <w:p w:rsidR="002A7749" w:rsidRDefault="002A7749" w:rsidP="002A7749">
            <w:pPr>
              <w:spacing w:before="120" w:after="120" w:line="240" w:lineRule="exact"/>
              <w:rPr>
                <w:sz w:val="28"/>
                <w:szCs w:val="28"/>
              </w:rPr>
            </w:pPr>
          </w:p>
          <w:p w:rsidR="002A7749" w:rsidRDefault="002A7749" w:rsidP="002A7749">
            <w:pPr>
              <w:spacing w:before="120" w:after="120" w:line="240" w:lineRule="exact"/>
              <w:rPr>
                <w:sz w:val="28"/>
                <w:szCs w:val="28"/>
              </w:rPr>
            </w:pPr>
          </w:p>
          <w:p w:rsidR="002C60BA" w:rsidRPr="002C60BA" w:rsidRDefault="002C60BA" w:rsidP="002C60BA">
            <w:pPr>
              <w:pStyle w:val="af7"/>
              <w:rPr>
                <w:szCs w:val="28"/>
              </w:rPr>
            </w:pPr>
            <w:r w:rsidRPr="002C60BA">
              <w:rPr>
                <w:szCs w:val="28"/>
              </w:rPr>
              <w:t xml:space="preserve">Главам муниципальных образований Пермского края – </w:t>
            </w:r>
            <w:r w:rsidRPr="002C60BA">
              <w:rPr>
                <w:szCs w:val="28"/>
              </w:rPr>
              <w:br/>
              <w:t>председателям муниципальных антитеррористических комиссий Пермского края</w:t>
            </w:r>
          </w:p>
          <w:p w:rsidR="00A8110C" w:rsidRPr="001E0FDD" w:rsidRDefault="002C60BA" w:rsidP="002C60BA">
            <w:pPr>
              <w:pStyle w:val="af7"/>
              <w:spacing w:before="120"/>
            </w:pPr>
            <w:r w:rsidRPr="002C60BA">
              <w:rPr>
                <w:szCs w:val="28"/>
              </w:rPr>
              <w:t>(по списку)</w:t>
            </w:r>
          </w:p>
        </w:tc>
      </w:tr>
    </w:tbl>
    <w:p w:rsidR="00C91EDD" w:rsidRDefault="004570DD" w:rsidP="00F240FE">
      <w:pPr>
        <w:pStyle w:val="a4"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DC297E8" wp14:editId="4D4A5634">
                <wp:simplePos x="0" y="0"/>
                <wp:positionH relativeFrom="page">
                  <wp:posOffset>1193800</wp:posOffset>
                </wp:positionH>
                <wp:positionV relativeFrom="page">
                  <wp:posOffset>3586480</wp:posOffset>
                </wp:positionV>
                <wp:extent cx="2631831" cy="223520"/>
                <wp:effectExtent l="0" t="0" r="16510" b="508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1831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5870" w:rsidRPr="002C60BA" w:rsidRDefault="002C60BA" w:rsidP="002C60BA">
                            <w:pPr>
                              <w:suppressAutoHyphens/>
                              <w:spacing w:line="280" w:lineRule="exact"/>
                              <w:rPr>
                                <w:sz w:val="28"/>
                                <w:szCs w:val="28"/>
                              </w:rPr>
                            </w:pPr>
                            <w:r w:rsidRPr="002C60B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404C9">
                              <w:rPr>
                                <w:sz w:val="28"/>
                                <w:szCs w:val="28"/>
                              </w:rPr>
                              <w:t>О направлении материалов</w:t>
                            </w:r>
                            <w:r w:rsidR="00E95870" w:rsidRPr="00E95870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AF4DD4" w:rsidRPr="00D40912" w:rsidRDefault="00AF4DD4" w:rsidP="00AF4DD4">
                            <w:pPr>
                              <w:suppressAutoHyphens/>
                              <w:spacing w:line="280" w:lineRule="exac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1DC297E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0;text-align:left;margin-left:94pt;margin-top:282.4pt;width:207.25pt;height:17.6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dOswIAALAFAAAOAAAAZHJzL2Uyb0RvYy54bWysVNuOmzAQfa/Uf7D8znIJYQE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GV5ixEkHFD3QUaNbMaLIVGfoVQpO9z246RG2gWWbqervRPldIS7WDeE7eiOlGBpKKojONzfdZ1cn&#10;HGVAtsMnUcEzZK+FBRpr2ZnSQTEQoANLjydmTCglbAbRwo8XPkYlnAXBYhlY6lySzrd7qfQHKjpk&#10;jAxLYN6ik8Od0iYaks4u5jEuCta2lv2Wv9gAx2kH3oar5sxEYcl8SrxkE2/i0AmDaOOEXp47N8U6&#10;dKLCv1zmi3y9zv1f5l0/TBtWVZSbZ2Zh+eGfEXeU+CSJk7SUaFll4ExISu6261aiAwFhF/azNYeT&#10;s5v7MgxbBMjlVUp+EHq3QeIUUXzphEW4dJJLL3Y8P7lNIi9Mwrx4mdId4/TfU0JDhpNlsJzEdA76&#10;VW6e/d7mRtKOaRgdLesyHJ+cSGokuOGVpVYT1k72s1KY8M+lALpnoq1gjUYntepxO9rOCOY+2Irq&#10;ERQsBQgMZApjD4xGyJ8YDTBCMqx+7ImkGLUfOXSBmTezIWdjOxuEl3A1wxqjyVzraS7te8l2DSBP&#10;fcbFDXRKzayITUtNURz7C8aCzeU4wszcef5vvc6DdvUbAAD//wMAUEsDBBQABgAIAAAAIQApxRSK&#10;3wAAAAsBAAAPAAAAZHJzL2Rvd25yZXYueG1sTI/BTsMwEETvSPyDtUjcqN2KRiGNU1UITkiINBw4&#10;Osk2sRqvQ+y24e/ZnuC2ox3NzMu3sxvEGadgPWlYLhQIpMa3ljoNn9XrQwoiREOtGTyhhh8MsC1u&#10;b3KTtf5CJZ73sRMcQiEzGvoYx0zK0PToTFj4EYl/Bz85E1lOnWwnc+FwN8iVUol0xhI39GbE5x6b&#10;4/7kNOy+qHyx3+/1R3kobVU9KXpLjlrf3827DYiIc/wzw3U+T4eCN9X+RG0QA+s0ZZaoYZ08MgM7&#10;ErVag6ivh1Igi1z+Zyh+AQAA//8DAFBLAQItABQABgAIAAAAIQC2gziS/gAAAOEBAAATAAAAAAAA&#10;AAAAAAAAAAAAAABbQ29udGVudF9UeXBlc10ueG1sUEsBAi0AFAAGAAgAAAAhADj9If/WAAAAlAEA&#10;AAsAAAAAAAAAAAAAAAAALwEAAF9yZWxzLy5yZWxzUEsBAi0AFAAGAAgAAAAhAD1fd06zAgAAsAUA&#10;AA4AAAAAAAAAAAAAAAAALgIAAGRycy9lMm9Eb2MueG1sUEsBAi0AFAAGAAgAAAAhACnFFIrfAAAA&#10;CwEAAA8AAAAAAAAAAAAAAAAADQUAAGRycy9kb3ducmV2LnhtbFBLBQYAAAAABAAEAPMAAAAZBgAA&#10;AAA=&#10;" filled="f" stroked="f">
                <v:textbox inset="0,0,0,0">
                  <w:txbxContent>
                    <w:p w:rsidR="00E95870" w:rsidRPr="002C60BA" w:rsidRDefault="002C60BA" w:rsidP="002C60BA">
                      <w:pPr>
                        <w:suppressAutoHyphens/>
                        <w:spacing w:line="280" w:lineRule="exact"/>
                        <w:rPr>
                          <w:sz w:val="28"/>
                          <w:szCs w:val="28"/>
                        </w:rPr>
                      </w:pPr>
                      <w:r w:rsidRPr="002C60B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E404C9">
                        <w:rPr>
                          <w:sz w:val="28"/>
                          <w:szCs w:val="28"/>
                        </w:rPr>
                        <w:t>О направлении материалов</w:t>
                      </w:r>
                      <w:r w:rsidR="00E95870" w:rsidRPr="00E95870">
                        <w:rPr>
                          <w:sz w:val="28"/>
                          <w:szCs w:val="28"/>
                        </w:rPr>
                        <w:br/>
                      </w:r>
                    </w:p>
                    <w:p w:rsidR="00AF4DD4" w:rsidRPr="00D40912" w:rsidRDefault="00AF4DD4" w:rsidP="00AF4DD4">
                      <w:pPr>
                        <w:suppressAutoHyphens/>
                        <w:spacing w:line="280" w:lineRule="exact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240FE" w:rsidRPr="004C4EA2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3C98DA1" wp14:editId="664B1966">
                <wp:simplePos x="0" y="0"/>
                <wp:positionH relativeFrom="page">
                  <wp:posOffset>2562611</wp:posOffset>
                </wp:positionH>
                <wp:positionV relativeFrom="page">
                  <wp:posOffset>3047834</wp:posOffset>
                </wp:positionV>
                <wp:extent cx="1194435" cy="183515"/>
                <wp:effectExtent l="0" t="0" r="5715" b="698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4435" cy="183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4EA2" w:rsidRPr="00D87E83" w:rsidRDefault="004C4EA2" w:rsidP="004C4EA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3C98DA1" id="Поле 8" o:spid="_x0000_s1028" type="#_x0000_t202" style="position:absolute;left:0;text-align:left;margin-left:201.8pt;margin-top:240pt;width:94.05pt;height:14.4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gMqvAIAALAFAAAOAAAAZHJzL2Uyb0RvYy54bWysVN1umzAUvp+0d7B8T4EUUkAlUxvCNKn7&#10;kbo9gAMmWAOb2U6gm/Yse4pdTdoz5JF2bEKatpo0bePCOtjH3/n5Pp/LF0PboB2VigmeYv/Mw4jy&#10;QpSMb1L84X3uRBgpTXhJGsFpiu+owi8Wz59d9l1CZ6IWTUklAhCukr5Lca11l7iuKmraEnUmOsrh&#10;sBKyJRp+5cYtJekBvW3cmefN3V7IspOioErBbjYe4oXFrypa6LdVpahGTYohN21Xade1Wd3FJUk2&#10;knQ1Kw5pkL/IoiWMQ9AjVEY0QVvJnkC1rJBCiUqfFaJ1RVWxgtoaoBrfe1TNbU06amuB5qju2Cb1&#10;/2CLN7t3ErEyxUAUJy1QtP+2/7n/sf+OItOdvlMJON124KaHazEAy7ZS1d2I4qNCXCxrwjf0SkrR&#10;15SUkJ1vbronV0ccZUDW/WtRQhiy1cICDZVsTeugGQjQgaW7IzN00KgwIf04CM5DjAo486Pz0A9t&#10;CJJMtzup9EsqWmSMFEtg3qKT3Y3SJhuSTC4mGBc5axrLfsMfbIDjuAOx4ao5M1lYMr/EXryKVlHg&#10;BLP5ygm8LHOu8mXgzHP/IszOs+Uy87+auH6Q1KwsKTdhJmH5wZ8Rd5D4KImjtJRoWGngTEpKbtbL&#10;RqIdAWHn9js05MTNfZiGbQLU8qgkfxZ417PYyefRhRPkQejEF17keH58Hc+9IA6y/GFJN4zTfy8J&#10;9SmOw1k4ium3tXn2e1obSVqmYXQ0rAXtHp1IYiS44qWlVhPWjPZJK0z6960AuieirWCNRke16mE9&#10;2JcxM9GNmNeivAMFSwECA5nC2AOjFvIzRj2MkBSrT1siKUbNKw6vwMybyZCTsZ4Mwgu4mmKN0Wgu&#10;9TiXtp1kmxqQx3fGxRW8lIpZEd9ncXhfMBZsLYcRZubO6b/1uh+0i18AAAD//wMAUEsDBBQABgAI&#10;AAAAIQB3MFd44AAAAAsBAAAPAAAAZHJzL2Rvd25yZXYueG1sTI/NTsMwEITvSLyDtZW4Ubv8hCSN&#10;U1UITkioaThwdGI3sRqvQ+y24e1ZTnCb0X6anSk2sxvY2UzBepSwWgpgBluvLXYSPurX2xRYiAq1&#10;GjwaCd8mwKa8vipUrv0FK3Pex45RCIZcSehjHHPOQ9sbp8LSjwbpdvCTU5Hs1HE9qQuFu4HfCZFw&#10;pyzSh16N5rk37XF/chK2n1i92K/3ZlcdKlvXmcC35CjlzWLeroFFM8c/GH7rU3UoqVPjT6gDGyQ8&#10;iPuEUBKpoFFEPGarJ2ANCZFmwMuC/99Q/gAAAP//AwBQSwECLQAUAAYACAAAACEAtoM4kv4AAADh&#10;AQAAEwAAAAAAAAAAAAAAAAAAAAAAW0NvbnRlbnRfVHlwZXNdLnhtbFBLAQItABQABgAIAAAAIQA4&#10;/SH/1gAAAJQBAAALAAAAAAAAAAAAAAAAAC8BAABfcmVscy8ucmVsc1BLAQItABQABgAIAAAAIQAT&#10;+gMqvAIAALAFAAAOAAAAAAAAAAAAAAAAAC4CAABkcnMvZTJvRG9jLnhtbFBLAQItABQABgAIAAAA&#10;IQB3MFd44AAAAAsBAAAPAAAAAAAAAAAAAAAAABYFAABkcnMvZG93bnJldi54bWxQSwUGAAAAAAQA&#10;BADzAAAAIwYAAAAA&#10;" filled="f" stroked="f">
                <v:textbox inset="0,0,0,0">
                  <w:txbxContent>
                    <w:p w:rsidR="004C4EA2" w:rsidRPr="00D87E83" w:rsidRDefault="004C4EA2" w:rsidP="004C4EA2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11284" w:rsidRDefault="00711284" w:rsidP="0011146D">
      <w:pPr>
        <w:spacing w:line="240" w:lineRule="exact"/>
        <w:jc w:val="both"/>
        <w:rPr>
          <w:sz w:val="28"/>
          <w:szCs w:val="28"/>
        </w:rPr>
      </w:pPr>
    </w:p>
    <w:p w:rsidR="002C60BA" w:rsidRDefault="002C60BA" w:rsidP="00E404C9">
      <w:pPr>
        <w:spacing w:line="340" w:lineRule="exact"/>
        <w:rPr>
          <w:sz w:val="28"/>
          <w:szCs w:val="28"/>
        </w:rPr>
      </w:pPr>
    </w:p>
    <w:p w:rsidR="001E0FDD" w:rsidRPr="00D40912" w:rsidRDefault="00AB0B39" w:rsidP="00C15886">
      <w:pPr>
        <w:spacing w:line="3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  <w:r w:rsidR="00F751C0">
        <w:rPr>
          <w:sz w:val="28"/>
          <w:szCs w:val="28"/>
        </w:rPr>
        <w:t xml:space="preserve"> </w:t>
      </w:r>
    </w:p>
    <w:p w:rsidR="00F240FE" w:rsidRDefault="00F240FE" w:rsidP="00F240FE">
      <w:pPr>
        <w:spacing w:line="360" w:lineRule="exact"/>
        <w:ind w:firstLine="709"/>
        <w:jc w:val="center"/>
        <w:rPr>
          <w:bCs/>
          <w:sz w:val="28"/>
          <w:szCs w:val="28"/>
        </w:rPr>
      </w:pPr>
    </w:p>
    <w:p w:rsidR="00E404C9" w:rsidRDefault="00E404C9" w:rsidP="007A265C">
      <w:pPr>
        <w:spacing w:line="32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2C60BA">
        <w:rPr>
          <w:color w:val="000000"/>
          <w:sz w:val="28"/>
          <w:szCs w:val="28"/>
        </w:rPr>
        <w:t xml:space="preserve"> 12 по 13 февраля </w:t>
      </w:r>
      <w:r>
        <w:rPr>
          <w:color w:val="000000"/>
          <w:sz w:val="28"/>
          <w:szCs w:val="28"/>
        </w:rPr>
        <w:t>2025</w:t>
      </w:r>
      <w:r w:rsidRPr="00E404C9">
        <w:rPr>
          <w:color w:val="000000"/>
          <w:sz w:val="28"/>
          <w:szCs w:val="28"/>
        </w:rPr>
        <w:t xml:space="preserve"> </w:t>
      </w:r>
      <w:r w:rsidRPr="002C60BA">
        <w:rPr>
          <w:color w:val="000000"/>
          <w:sz w:val="28"/>
          <w:szCs w:val="28"/>
        </w:rPr>
        <w:t>Департамент</w:t>
      </w:r>
      <w:r>
        <w:rPr>
          <w:color w:val="000000"/>
          <w:sz w:val="28"/>
          <w:szCs w:val="28"/>
        </w:rPr>
        <w:t>ом</w:t>
      </w:r>
      <w:r w:rsidRPr="002C60BA">
        <w:rPr>
          <w:color w:val="000000"/>
          <w:sz w:val="28"/>
          <w:szCs w:val="28"/>
        </w:rPr>
        <w:t xml:space="preserve"> информационной политики </w:t>
      </w:r>
      <w:r>
        <w:rPr>
          <w:color w:val="000000"/>
          <w:sz w:val="28"/>
          <w:szCs w:val="28"/>
        </w:rPr>
        <w:br/>
      </w:r>
      <w:r w:rsidRPr="002C60BA">
        <w:rPr>
          <w:color w:val="000000"/>
          <w:sz w:val="28"/>
          <w:szCs w:val="28"/>
        </w:rPr>
        <w:t>и комплексной безопасности Министерства науки и высшего образования Российской Федерации</w:t>
      </w:r>
      <w:r w:rsidRPr="002C60BA">
        <w:rPr>
          <w:b/>
          <w:color w:val="000000"/>
        </w:rPr>
        <w:t xml:space="preserve"> </w:t>
      </w:r>
      <w:r w:rsidRPr="002C60BA">
        <w:rPr>
          <w:color w:val="000000"/>
          <w:sz w:val="28"/>
        </w:rPr>
        <w:t>под эгидой Национальн</w:t>
      </w:r>
      <w:r>
        <w:rPr>
          <w:color w:val="000000"/>
          <w:sz w:val="28"/>
        </w:rPr>
        <w:t>ого</w:t>
      </w:r>
      <w:r w:rsidRPr="002C60BA">
        <w:rPr>
          <w:color w:val="000000"/>
          <w:sz w:val="28"/>
        </w:rPr>
        <w:t xml:space="preserve"> центр</w:t>
      </w:r>
      <w:r>
        <w:rPr>
          <w:color w:val="000000"/>
          <w:sz w:val="28"/>
        </w:rPr>
        <w:t>а</w:t>
      </w:r>
      <w:r w:rsidRPr="002C60BA">
        <w:rPr>
          <w:color w:val="000000"/>
          <w:sz w:val="28"/>
        </w:rPr>
        <w:t xml:space="preserve"> информационного противодействия терроризму и экстремизму в образовательной среде и сети Интернет</w:t>
      </w:r>
      <w:r w:rsidR="003E6D67">
        <w:rPr>
          <w:b/>
          <w:color w:val="000000"/>
          <w:sz w:val="28"/>
        </w:rPr>
        <w:t xml:space="preserve"> </w:t>
      </w:r>
      <w:r>
        <w:rPr>
          <w:color w:val="000000"/>
          <w:sz w:val="28"/>
          <w:szCs w:val="28"/>
        </w:rPr>
        <w:t>проведен</w:t>
      </w:r>
      <w:r w:rsidRPr="00E929DC">
        <w:rPr>
          <w:color w:val="000000"/>
          <w:sz w:val="28"/>
          <w:szCs w:val="28"/>
        </w:rPr>
        <w:t xml:space="preserve"> </w:t>
      </w:r>
      <w:r w:rsidRPr="002C60BA">
        <w:rPr>
          <w:color w:val="000000"/>
          <w:sz w:val="28"/>
          <w:szCs w:val="28"/>
        </w:rPr>
        <w:t>Всероссийск</w:t>
      </w:r>
      <w:r>
        <w:rPr>
          <w:color w:val="000000"/>
          <w:sz w:val="28"/>
          <w:szCs w:val="28"/>
        </w:rPr>
        <w:t>ий</w:t>
      </w:r>
      <w:r w:rsidRPr="002C60BA">
        <w:rPr>
          <w:color w:val="000000"/>
          <w:sz w:val="28"/>
          <w:szCs w:val="28"/>
        </w:rPr>
        <w:t xml:space="preserve"> межведомственн</w:t>
      </w:r>
      <w:r>
        <w:rPr>
          <w:color w:val="000000"/>
          <w:sz w:val="28"/>
          <w:szCs w:val="28"/>
        </w:rPr>
        <w:t>ый</w:t>
      </w:r>
      <w:r w:rsidRPr="002C60BA">
        <w:rPr>
          <w:color w:val="000000"/>
          <w:sz w:val="28"/>
          <w:szCs w:val="28"/>
        </w:rPr>
        <w:t xml:space="preserve"> форум «Планер</w:t>
      </w:r>
      <w:r>
        <w:rPr>
          <w:color w:val="000000"/>
          <w:sz w:val="28"/>
          <w:szCs w:val="28"/>
        </w:rPr>
        <w:t>ка профилактики»</w:t>
      </w:r>
      <w:r w:rsidR="003C583F">
        <w:rPr>
          <w:color w:val="000000"/>
          <w:sz w:val="28"/>
          <w:szCs w:val="28"/>
        </w:rPr>
        <w:t xml:space="preserve"> (далее – Форум)</w:t>
      </w:r>
      <w:r>
        <w:rPr>
          <w:color w:val="000000"/>
          <w:sz w:val="28"/>
          <w:szCs w:val="28"/>
        </w:rPr>
        <w:t>.</w:t>
      </w:r>
    </w:p>
    <w:p w:rsidR="00E404C9" w:rsidRDefault="00962E98" w:rsidP="007A265C">
      <w:pPr>
        <w:spacing w:line="32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E404C9" w:rsidRPr="00E929DC">
        <w:rPr>
          <w:color w:val="000000"/>
          <w:sz w:val="28"/>
          <w:szCs w:val="28"/>
        </w:rPr>
        <w:t>Форум</w:t>
      </w:r>
      <w:r>
        <w:rPr>
          <w:color w:val="000000"/>
          <w:sz w:val="28"/>
          <w:szCs w:val="28"/>
        </w:rPr>
        <w:t>е</w:t>
      </w:r>
      <w:r w:rsidR="00E404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приняли участие </w:t>
      </w:r>
      <w:r w:rsidR="00E404C9" w:rsidRPr="002C60BA">
        <w:rPr>
          <w:color w:val="000000"/>
          <w:sz w:val="28"/>
          <w:szCs w:val="28"/>
        </w:rPr>
        <w:t>представители аппаратов антитеррористических комиссий, органов исполнительной власти субъектов Российской Федерации, осуществляющих государственное управление в сферах образования и молодежной политики, ответственные в образовательных организациях высшего образования за профилактическую работу и реализацию Комплексного плана</w:t>
      </w:r>
      <w:r w:rsidR="003E6D67">
        <w:rPr>
          <w:color w:val="000000"/>
          <w:sz w:val="28"/>
          <w:szCs w:val="28"/>
        </w:rPr>
        <w:t xml:space="preserve"> </w:t>
      </w:r>
      <w:r w:rsidR="003E6D67" w:rsidRPr="003E6D67">
        <w:rPr>
          <w:color w:val="000000"/>
          <w:sz w:val="28"/>
          <w:szCs w:val="28"/>
        </w:rPr>
        <w:t>против</w:t>
      </w:r>
      <w:r w:rsidR="003E6D67">
        <w:rPr>
          <w:color w:val="000000"/>
          <w:sz w:val="28"/>
          <w:szCs w:val="28"/>
        </w:rPr>
        <w:t xml:space="preserve">одействия идеологии терроризма </w:t>
      </w:r>
      <w:r w:rsidR="003E6D67" w:rsidRPr="003E6D67">
        <w:rPr>
          <w:color w:val="000000"/>
          <w:sz w:val="28"/>
          <w:szCs w:val="28"/>
        </w:rPr>
        <w:t>в Российской Федерации на 2024 – 2028 годы</w:t>
      </w:r>
      <w:r w:rsidR="003E6D67">
        <w:rPr>
          <w:color w:val="000000"/>
          <w:sz w:val="28"/>
          <w:szCs w:val="28"/>
        </w:rPr>
        <w:t>.</w:t>
      </w:r>
    </w:p>
    <w:p w:rsidR="00E404C9" w:rsidRDefault="00E404C9" w:rsidP="007A265C">
      <w:pPr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E929DC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E929DC">
        <w:rPr>
          <w:color w:val="000000"/>
          <w:sz w:val="28"/>
          <w:szCs w:val="28"/>
        </w:rPr>
        <w:t>рамках</w:t>
      </w:r>
      <w:r>
        <w:rPr>
          <w:color w:val="000000"/>
          <w:sz w:val="28"/>
          <w:szCs w:val="28"/>
        </w:rPr>
        <w:t xml:space="preserve"> </w:t>
      </w:r>
      <w:r w:rsidRPr="00E929DC">
        <w:rPr>
          <w:color w:val="000000"/>
          <w:sz w:val="28"/>
          <w:szCs w:val="28"/>
        </w:rPr>
        <w:t>исполнения</w:t>
      </w:r>
      <w:r>
        <w:rPr>
          <w:color w:val="000000"/>
          <w:sz w:val="28"/>
          <w:szCs w:val="28"/>
        </w:rPr>
        <w:t xml:space="preserve"> </w:t>
      </w:r>
      <w:r w:rsidRPr="00E929DC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ункта </w:t>
      </w:r>
      <w:r w:rsidRPr="00E929DC">
        <w:rPr>
          <w:color w:val="000000"/>
          <w:sz w:val="28"/>
          <w:szCs w:val="28"/>
        </w:rPr>
        <w:t>5.2</w:t>
      </w:r>
      <w:r>
        <w:rPr>
          <w:color w:val="000000"/>
          <w:sz w:val="28"/>
          <w:szCs w:val="28"/>
        </w:rPr>
        <w:t xml:space="preserve"> </w:t>
      </w:r>
      <w:r w:rsidRPr="002C60BA">
        <w:rPr>
          <w:color w:val="000000"/>
          <w:sz w:val="28"/>
          <w:szCs w:val="28"/>
        </w:rPr>
        <w:t>Переч</w:t>
      </w:r>
      <w:r>
        <w:rPr>
          <w:color w:val="000000"/>
          <w:sz w:val="28"/>
          <w:szCs w:val="28"/>
        </w:rPr>
        <w:t>ня</w:t>
      </w:r>
      <w:r w:rsidRPr="002C60BA">
        <w:rPr>
          <w:color w:val="000000"/>
          <w:sz w:val="28"/>
          <w:szCs w:val="28"/>
        </w:rPr>
        <w:t xml:space="preserve"> мероприятий по исполнению </w:t>
      </w:r>
      <w:r>
        <w:rPr>
          <w:color w:val="000000"/>
          <w:sz w:val="28"/>
          <w:szCs w:val="28"/>
        </w:rPr>
        <w:br/>
      </w:r>
      <w:r w:rsidRPr="002C60BA">
        <w:rPr>
          <w:color w:val="000000"/>
          <w:sz w:val="28"/>
          <w:szCs w:val="28"/>
        </w:rPr>
        <w:t xml:space="preserve">в 2025 году Комплексного плана противодействия идеологии терроризма </w:t>
      </w:r>
      <w:r w:rsidRPr="002C60BA">
        <w:rPr>
          <w:color w:val="000000"/>
          <w:sz w:val="28"/>
          <w:szCs w:val="28"/>
        </w:rPr>
        <w:br/>
        <w:t>в Российской Федерации на 2024 – 2028 годы в Пермском крае</w:t>
      </w:r>
      <w:r>
        <w:rPr>
          <w:rStyle w:val="ad"/>
          <w:color w:val="000000"/>
          <w:sz w:val="28"/>
          <w:szCs w:val="28"/>
        </w:rPr>
        <w:footnoteReference w:id="1"/>
      </w:r>
      <w:r>
        <w:rPr>
          <w:color w:val="000000"/>
          <w:sz w:val="28"/>
          <w:szCs w:val="28"/>
        </w:rPr>
        <w:t xml:space="preserve">, направляю </w:t>
      </w:r>
      <w:r w:rsidR="003E6D6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д</w:t>
      </w:r>
      <w:r w:rsidR="003E6D67">
        <w:rPr>
          <w:color w:val="000000"/>
          <w:sz w:val="28"/>
          <w:szCs w:val="28"/>
        </w:rPr>
        <w:t>ля сведения</w:t>
      </w:r>
      <w:r w:rsidR="00962E98">
        <w:rPr>
          <w:color w:val="000000"/>
          <w:sz w:val="28"/>
          <w:szCs w:val="28"/>
        </w:rPr>
        <w:t xml:space="preserve"> и</w:t>
      </w:r>
      <w:r w:rsidR="003E6D67">
        <w:rPr>
          <w:color w:val="000000"/>
          <w:sz w:val="28"/>
          <w:szCs w:val="28"/>
        </w:rPr>
        <w:t xml:space="preserve"> доведения до ответственных сотрудников </w:t>
      </w:r>
      <w:r w:rsidR="00962E98">
        <w:rPr>
          <w:color w:val="000000"/>
          <w:sz w:val="28"/>
          <w:szCs w:val="28"/>
        </w:rPr>
        <w:t>для</w:t>
      </w:r>
      <w:r w:rsidR="003E6D67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спользования </w:t>
      </w:r>
      <w:r w:rsidR="003E6D6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="003E6D67">
        <w:rPr>
          <w:color w:val="000000"/>
          <w:sz w:val="28"/>
          <w:szCs w:val="28"/>
        </w:rPr>
        <w:t xml:space="preserve"> практической деятельности</w:t>
      </w:r>
      <w:r w:rsidR="00962E98">
        <w:rPr>
          <w:color w:val="000000"/>
          <w:sz w:val="28"/>
          <w:szCs w:val="28"/>
        </w:rPr>
        <w:t xml:space="preserve"> информационно-справочные</w:t>
      </w:r>
      <w:r>
        <w:rPr>
          <w:color w:val="000000"/>
          <w:sz w:val="28"/>
          <w:szCs w:val="28"/>
        </w:rPr>
        <w:t xml:space="preserve"> </w:t>
      </w:r>
      <w:r w:rsidR="003E6D67">
        <w:rPr>
          <w:color w:val="000000"/>
          <w:sz w:val="28"/>
          <w:szCs w:val="28"/>
        </w:rPr>
        <w:t xml:space="preserve">материалы Форума. </w:t>
      </w:r>
    </w:p>
    <w:p w:rsidR="003E6D67" w:rsidRDefault="003E6D67" w:rsidP="00E404C9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</w:p>
    <w:p w:rsidR="003E6D67" w:rsidRDefault="003E6D67" w:rsidP="00E404C9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Приложение: на 91 л. в 1 экз.</w:t>
      </w:r>
    </w:p>
    <w:p w:rsidR="00E61B63" w:rsidRPr="0027052D" w:rsidRDefault="00E61B63" w:rsidP="00EB6221">
      <w:pPr>
        <w:spacing w:before="720" w:line="240" w:lineRule="exact"/>
        <w:rPr>
          <w:sz w:val="26"/>
          <w:szCs w:val="26"/>
        </w:rPr>
      </w:pPr>
      <w:r w:rsidRPr="0027052D">
        <w:rPr>
          <w:sz w:val="26"/>
          <w:szCs w:val="26"/>
        </w:rPr>
        <w:t>С уважением,</w:t>
      </w:r>
      <w:bookmarkStart w:id="0" w:name="_GoBack"/>
      <w:bookmarkEnd w:id="0"/>
    </w:p>
    <w:p w:rsidR="00E61B63" w:rsidRPr="0027052D" w:rsidRDefault="00A55F45" w:rsidP="00E61B63">
      <w:pPr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>р</w:t>
      </w:r>
      <w:r w:rsidR="00E61B63" w:rsidRPr="0027052D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AB08D8">
        <w:rPr>
          <w:sz w:val="26"/>
          <w:szCs w:val="26"/>
        </w:rPr>
        <w:t xml:space="preserve"> </w:t>
      </w:r>
      <w:r w:rsidR="00AB08D8">
        <w:rPr>
          <w:sz w:val="26"/>
          <w:szCs w:val="26"/>
        </w:rPr>
        <w:tab/>
      </w:r>
      <w:r w:rsidR="00AB08D8">
        <w:rPr>
          <w:sz w:val="26"/>
          <w:szCs w:val="26"/>
        </w:rPr>
        <w:tab/>
      </w:r>
      <w:r w:rsidR="00AB08D8">
        <w:rPr>
          <w:sz w:val="26"/>
          <w:szCs w:val="26"/>
        </w:rPr>
        <w:tab/>
      </w:r>
      <w:r w:rsidR="00AB08D8">
        <w:rPr>
          <w:sz w:val="26"/>
          <w:szCs w:val="26"/>
        </w:rPr>
        <w:tab/>
      </w:r>
      <w:r w:rsidR="00AB08D8">
        <w:rPr>
          <w:sz w:val="26"/>
          <w:szCs w:val="26"/>
        </w:rPr>
        <w:tab/>
      </w:r>
      <w:r w:rsidR="00AB08D8">
        <w:rPr>
          <w:sz w:val="26"/>
          <w:szCs w:val="26"/>
        </w:rPr>
        <w:tab/>
      </w:r>
      <w:r w:rsidR="00AB08D8">
        <w:rPr>
          <w:sz w:val="26"/>
          <w:szCs w:val="26"/>
        </w:rPr>
        <w:tab/>
        <w:t xml:space="preserve">  </w:t>
      </w:r>
      <w:r w:rsidR="00386FF7">
        <w:rPr>
          <w:sz w:val="26"/>
          <w:szCs w:val="26"/>
        </w:rPr>
        <w:t xml:space="preserve">    </w:t>
      </w:r>
      <w:r w:rsidR="00AB08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В.А. Жихарев</w:t>
      </w:r>
    </w:p>
    <w:p w:rsidR="00C91EDD" w:rsidRPr="00AB08D8" w:rsidRDefault="00E61B63" w:rsidP="00AB08D8">
      <w:pPr>
        <w:rPr>
          <w:sz w:val="20"/>
          <w:szCs w:val="20"/>
          <w:lang w:bidi="ru-RU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0" locked="1" layoutInCell="0" allowOverlap="1">
                <wp:simplePos x="0" y="0"/>
                <wp:positionH relativeFrom="page">
                  <wp:posOffset>925830</wp:posOffset>
                </wp:positionH>
                <wp:positionV relativeFrom="page">
                  <wp:posOffset>10198100</wp:posOffset>
                </wp:positionV>
                <wp:extent cx="3383915" cy="374650"/>
                <wp:effectExtent l="0" t="4445" r="1905" b="190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1B63" w:rsidRDefault="00A9115D" w:rsidP="00E61B63">
                            <w:pPr>
                              <w:pStyle w:val="a5"/>
                              <w:ind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Старкова Анастасия Вячеславовна,</w:t>
                            </w:r>
                          </w:p>
                          <w:p w:rsidR="00E61B63" w:rsidRPr="00BA134F" w:rsidRDefault="00A9115D" w:rsidP="00E61B63">
                            <w:pPr>
                              <w:pStyle w:val="a5"/>
                              <w:ind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8 </w:t>
                            </w:r>
                            <w:r w:rsidR="00E61B63">
                              <w:rPr>
                                <w:sz w:val="20"/>
                              </w:rPr>
                              <w:t>(342) 205 54 64 (72</w:t>
                            </w:r>
                            <w:r>
                              <w:rPr>
                                <w:sz w:val="20"/>
                              </w:rPr>
                              <w:t>1</w:t>
                            </w:r>
                            <w:r w:rsidR="00E61B63">
                              <w:rPr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Надпись 3" o:spid="_x0000_s1030" type="#_x0000_t202" style="position:absolute;margin-left:72.9pt;margin-top:803pt;width:266.45pt;height:29.5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eDizAIAALYFAAAOAAAAZHJzL2Uyb0RvYy54bWysVM2O0zAQviPxDpbv2SRt2ibRpmi3aRDS&#10;8iMtPICbOI1FYgfbbbogDtx5Bd6BAwduvEL3jRg7Tbs/FwTkYE3s8ef5Zr6Z82e7pkZbKhUTPMH+&#10;mYcR5bkoGF8n+N3bzAkxUprwgtSC0wTfUIWfzZ8+Oe/amI5EJeqCSgQgXMVdm+BK6zZ2XZVXtCHq&#10;TLSUw2EpZEM0/Mq1W0jSAXpTuyPPm7qdkEUrRU6Vgt20P8Rzi1+WNNevy1JRjeoEQ2zartKuK7O6&#10;83MSryVpK5YfwiB/EUVDGIdHj1Ap0QRtJHsE1bBcCiVKfZaLxhVlyXJqOQAb33vA5roiLbVcIDmq&#10;PaZJ/T/Y/NX2jUSsSPAYI04aKNH+2/77/sf+1/7n7Zfbr2hsctS1KgbX6xac9e5S7KDWlq9qr0T+&#10;XiEuFhXha3ohpegqSgqI0Tc33TtXexxlQFbdS1HAY2SjhQXalbIxCYSUIECHWt0c60N3GuWwOR6H&#10;48ifYJTD2XgWTCe2gC6Jh9utVPo5FQ0yRoIl1N+ik+2V0iYaEg8u5jEuMlbXVgM1v7cBjv0OvA1X&#10;zZmJwpb0U+RFy3AZBk4wmi6dwEtT5yJbBM4082eTdJwuFqn/2bzrB3HFioJy88wgLz/4s/IdhN4L&#10;4ygwJWpWGDgTkpLr1aKWaEtA3pn9bM7h5OTm3g/DJgG4PKDkjwLvchQ52TScOUEWTJxo5oWO50eX&#10;0dQLoiDN7lO6Ypz+OyXUJTiajCa9mE5BP+Dm2e8xNxI3TMMAqVmT4PDoRGIjwSUvbGk1YXVv30mF&#10;Cf+UCij3UGgrWKPRXq16t9rZ/giGPliJ4gYULAUIDGQKww+MSsiPGHUwSBKsPmyIpBjVLzh0gZk6&#10;gyEHYzUYhOdwNcEao95c6H46bVrJ1hUg933GxQV0SsmsiE1L9VEc+guGg+VyGGRm+tz9t16ncTv/&#10;DQAA//8DAFBLAwQUAAYACAAAACEAoHOFneAAAAANAQAADwAAAGRycy9kb3ducmV2LnhtbEyPwU7D&#10;MBBE70j8g7VI3KhdRN2SxqkqBCckRBoOHJ3YTazG6xC7bfh7tqdy29kdzb7JN5Pv2cmO0QVUMJ8J&#10;YBabYBy2Cr6qt4cVsJg0Gt0HtAp+bYRNcXuT68yEM5b2tEstoxCMmVbQpTRknMems17HWRgs0m0f&#10;Rq8TybHlZtRnCvc9fxRCcq8d0odOD/als81hd/QKtt9Yvrqfj/qz3Jeuqp4FvsuDUvd303YNLNkp&#10;Xc1wwSd0KIipDkc0kfWknxaEnmiQQlIrssjlagmsvqzkQgAvcv6/RfEHAAD//wMAUEsBAi0AFAAG&#10;AAgAAAAhALaDOJL+AAAA4QEAABMAAAAAAAAAAAAAAAAAAAAAAFtDb250ZW50X1R5cGVzXS54bWxQ&#10;SwECLQAUAAYACAAAACEAOP0h/9YAAACUAQAACwAAAAAAAAAAAAAAAAAvAQAAX3JlbHMvLnJlbHNQ&#10;SwECLQAUAAYACAAAACEApBXg4swCAAC2BQAADgAAAAAAAAAAAAAAAAAuAgAAZHJzL2Uyb0RvYy54&#10;bWxQSwECLQAUAAYACAAAACEAoHOFneAAAAANAQAADwAAAAAAAAAAAAAAAAAmBQAAZHJzL2Rvd25y&#10;ZXYueG1sUEsFBgAAAAAEAAQA8wAAADMGAAAAAA==&#10;" o:allowincell="f" filled="f" stroked="f">
                <v:textbox inset="0,0,0,0">
                  <w:txbxContent>
                    <w:p w:rsidR="00E61B63" w:rsidRDefault="00A9115D" w:rsidP="00E61B63">
                      <w:pPr>
                        <w:pStyle w:val="a5"/>
                        <w:ind w:firstLine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Старкова Анастасия Вячеславовна,</w:t>
                      </w:r>
                    </w:p>
                    <w:p w:rsidR="00E61B63" w:rsidRPr="00BA134F" w:rsidRDefault="00A9115D" w:rsidP="00E61B63">
                      <w:pPr>
                        <w:pStyle w:val="a5"/>
                        <w:ind w:firstLine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8 </w:t>
                      </w:r>
                      <w:r w:rsidR="00E61B63">
                        <w:rPr>
                          <w:sz w:val="20"/>
                        </w:rPr>
                        <w:t>(342) 205 54 64 (72</w:t>
                      </w:r>
                      <w:r>
                        <w:rPr>
                          <w:sz w:val="20"/>
                        </w:rPr>
                        <w:t>1</w:t>
                      </w:r>
                      <w:r w:rsidR="00E61B63"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C91EDD" w:rsidRPr="00AB08D8" w:rsidSect="00392B1B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90E" w:rsidRDefault="002A490E" w:rsidP="004324B4">
      <w:r>
        <w:separator/>
      </w:r>
    </w:p>
  </w:endnote>
  <w:endnote w:type="continuationSeparator" w:id="0">
    <w:p w:rsidR="002A490E" w:rsidRDefault="002A490E" w:rsidP="0043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90E" w:rsidRDefault="002A490E" w:rsidP="004324B4">
      <w:r>
        <w:separator/>
      </w:r>
    </w:p>
  </w:footnote>
  <w:footnote w:type="continuationSeparator" w:id="0">
    <w:p w:rsidR="002A490E" w:rsidRDefault="002A490E" w:rsidP="004324B4">
      <w:r>
        <w:continuationSeparator/>
      </w:r>
    </w:p>
  </w:footnote>
  <w:footnote w:id="1">
    <w:p w:rsidR="00E404C9" w:rsidRDefault="00E404C9" w:rsidP="00E404C9">
      <w:pPr>
        <w:pStyle w:val="ab"/>
        <w:ind w:firstLine="709"/>
      </w:pPr>
      <w:r>
        <w:rPr>
          <w:rStyle w:val="ad"/>
        </w:rPr>
        <w:footnoteRef/>
      </w:r>
      <w:r>
        <w:t xml:space="preserve"> Утвержден на заседании антитеррористической комиссии и оперативного штаба от</w:t>
      </w:r>
      <w:r w:rsidR="003C583F">
        <w:t xml:space="preserve"> 17.12.2024</w:t>
      </w:r>
      <w:r w:rsidR="003E6D67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0957881"/>
      <w:docPartObj>
        <w:docPartGallery w:val="Page Numbers (Top of Page)"/>
        <w:docPartUnique/>
      </w:docPartObj>
    </w:sdtPr>
    <w:sdtEndPr/>
    <w:sdtContent>
      <w:p w:rsidR="00392B1B" w:rsidRDefault="00392B1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65C">
          <w:rPr>
            <w:noProof/>
          </w:rPr>
          <w:t>2</w:t>
        </w:r>
        <w:r>
          <w:fldChar w:fldCharType="end"/>
        </w:r>
      </w:p>
    </w:sdtContent>
  </w:sdt>
  <w:p w:rsidR="0016546F" w:rsidRPr="0016546F" w:rsidRDefault="0016546F" w:rsidP="0016546F">
    <w:pPr>
      <w:pStyle w:val="af1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A0535"/>
    <w:multiLevelType w:val="hybridMultilevel"/>
    <w:tmpl w:val="F33CF77E"/>
    <w:lvl w:ilvl="0" w:tplc="BD10B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D65438"/>
    <w:multiLevelType w:val="hybridMultilevel"/>
    <w:tmpl w:val="924CFC52"/>
    <w:lvl w:ilvl="0" w:tplc="9FBED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DF"/>
    <w:rsid w:val="0000252B"/>
    <w:rsid w:val="000103E0"/>
    <w:rsid w:val="0002610C"/>
    <w:rsid w:val="00035EB9"/>
    <w:rsid w:val="0004615F"/>
    <w:rsid w:val="00051967"/>
    <w:rsid w:val="00060FBA"/>
    <w:rsid w:val="00062A2F"/>
    <w:rsid w:val="0006657B"/>
    <w:rsid w:val="00077BD8"/>
    <w:rsid w:val="00096F78"/>
    <w:rsid w:val="000A4588"/>
    <w:rsid w:val="000A7A47"/>
    <w:rsid w:val="000D05BE"/>
    <w:rsid w:val="000F13FC"/>
    <w:rsid w:val="000F20FD"/>
    <w:rsid w:val="000F5ADF"/>
    <w:rsid w:val="000F7748"/>
    <w:rsid w:val="001072A8"/>
    <w:rsid w:val="0011146D"/>
    <w:rsid w:val="001121FE"/>
    <w:rsid w:val="00113EEC"/>
    <w:rsid w:val="001170BB"/>
    <w:rsid w:val="0013021E"/>
    <w:rsid w:val="00130862"/>
    <w:rsid w:val="00151CE0"/>
    <w:rsid w:val="00152B0B"/>
    <w:rsid w:val="0015422E"/>
    <w:rsid w:val="0016546F"/>
    <w:rsid w:val="001744F6"/>
    <w:rsid w:val="00180AD9"/>
    <w:rsid w:val="00181B3D"/>
    <w:rsid w:val="001865BA"/>
    <w:rsid w:val="001938AE"/>
    <w:rsid w:val="001A60E7"/>
    <w:rsid w:val="001B33D7"/>
    <w:rsid w:val="001C1960"/>
    <w:rsid w:val="001D02CD"/>
    <w:rsid w:val="001D7007"/>
    <w:rsid w:val="001E0FDD"/>
    <w:rsid w:val="001F23C6"/>
    <w:rsid w:val="001F4C40"/>
    <w:rsid w:val="0020344E"/>
    <w:rsid w:val="00221227"/>
    <w:rsid w:val="00223414"/>
    <w:rsid w:val="0023238D"/>
    <w:rsid w:val="002535B7"/>
    <w:rsid w:val="0026020C"/>
    <w:rsid w:val="002666A3"/>
    <w:rsid w:val="00276400"/>
    <w:rsid w:val="00276459"/>
    <w:rsid w:val="00284348"/>
    <w:rsid w:val="00290A17"/>
    <w:rsid w:val="002A490E"/>
    <w:rsid w:val="002A7749"/>
    <w:rsid w:val="002C00D8"/>
    <w:rsid w:val="002C5E24"/>
    <w:rsid w:val="002C60BA"/>
    <w:rsid w:val="002C6A5F"/>
    <w:rsid w:val="002D11BB"/>
    <w:rsid w:val="002E2E18"/>
    <w:rsid w:val="002E7320"/>
    <w:rsid w:val="002F0D15"/>
    <w:rsid w:val="003151DD"/>
    <w:rsid w:val="0032346C"/>
    <w:rsid w:val="00324733"/>
    <w:rsid w:val="00332522"/>
    <w:rsid w:val="00334541"/>
    <w:rsid w:val="0033648C"/>
    <w:rsid w:val="003405C9"/>
    <w:rsid w:val="00344FAC"/>
    <w:rsid w:val="00350364"/>
    <w:rsid w:val="00375A3D"/>
    <w:rsid w:val="00375DEB"/>
    <w:rsid w:val="00384B66"/>
    <w:rsid w:val="00386FF7"/>
    <w:rsid w:val="00387739"/>
    <w:rsid w:val="00392B1B"/>
    <w:rsid w:val="003A4845"/>
    <w:rsid w:val="003A65DA"/>
    <w:rsid w:val="003A796C"/>
    <w:rsid w:val="003B2538"/>
    <w:rsid w:val="003B7357"/>
    <w:rsid w:val="003C583F"/>
    <w:rsid w:val="003D1057"/>
    <w:rsid w:val="003E6D67"/>
    <w:rsid w:val="003E7F53"/>
    <w:rsid w:val="003F1DE2"/>
    <w:rsid w:val="00407B0B"/>
    <w:rsid w:val="00407B6A"/>
    <w:rsid w:val="00416F98"/>
    <w:rsid w:val="004324B4"/>
    <w:rsid w:val="00434BC7"/>
    <w:rsid w:val="00436652"/>
    <w:rsid w:val="00441C3A"/>
    <w:rsid w:val="00442800"/>
    <w:rsid w:val="004430DF"/>
    <w:rsid w:val="00452219"/>
    <w:rsid w:val="00453F5D"/>
    <w:rsid w:val="0045405D"/>
    <w:rsid w:val="004570DD"/>
    <w:rsid w:val="0046088B"/>
    <w:rsid w:val="004720FB"/>
    <w:rsid w:val="00481BB7"/>
    <w:rsid w:val="004862C0"/>
    <w:rsid w:val="00495F89"/>
    <w:rsid w:val="004A185A"/>
    <w:rsid w:val="004C4EA2"/>
    <w:rsid w:val="004C5235"/>
    <w:rsid w:val="004C5302"/>
    <w:rsid w:val="004D49AF"/>
    <w:rsid w:val="004F41F6"/>
    <w:rsid w:val="0051019F"/>
    <w:rsid w:val="00513039"/>
    <w:rsid w:val="00517FB1"/>
    <w:rsid w:val="00531323"/>
    <w:rsid w:val="00531671"/>
    <w:rsid w:val="00533B08"/>
    <w:rsid w:val="00542E0C"/>
    <w:rsid w:val="00550CE5"/>
    <w:rsid w:val="00562680"/>
    <w:rsid w:val="00571C3F"/>
    <w:rsid w:val="005842F2"/>
    <w:rsid w:val="00596352"/>
    <w:rsid w:val="005A1925"/>
    <w:rsid w:val="005B2485"/>
    <w:rsid w:val="005B7C2C"/>
    <w:rsid w:val="005E160F"/>
    <w:rsid w:val="005E28AD"/>
    <w:rsid w:val="005F3312"/>
    <w:rsid w:val="005F4794"/>
    <w:rsid w:val="00611E30"/>
    <w:rsid w:val="006155F3"/>
    <w:rsid w:val="00616003"/>
    <w:rsid w:val="0061602E"/>
    <w:rsid w:val="006206DA"/>
    <w:rsid w:val="006233FE"/>
    <w:rsid w:val="00637B08"/>
    <w:rsid w:val="0064382A"/>
    <w:rsid w:val="006510E7"/>
    <w:rsid w:val="00655D81"/>
    <w:rsid w:val="00684799"/>
    <w:rsid w:val="00691140"/>
    <w:rsid w:val="006911BC"/>
    <w:rsid w:val="00697934"/>
    <w:rsid w:val="006B3E8E"/>
    <w:rsid w:val="006D016F"/>
    <w:rsid w:val="006F66D4"/>
    <w:rsid w:val="007040B3"/>
    <w:rsid w:val="00711284"/>
    <w:rsid w:val="0072467F"/>
    <w:rsid w:val="007324A3"/>
    <w:rsid w:val="007355FE"/>
    <w:rsid w:val="007470AA"/>
    <w:rsid w:val="00752DD8"/>
    <w:rsid w:val="007576B4"/>
    <w:rsid w:val="00762E08"/>
    <w:rsid w:val="00764121"/>
    <w:rsid w:val="007711D1"/>
    <w:rsid w:val="00787777"/>
    <w:rsid w:val="00792A2D"/>
    <w:rsid w:val="0079317D"/>
    <w:rsid w:val="00794F00"/>
    <w:rsid w:val="007A265C"/>
    <w:rsid w:val="007A68BB"/>
    <w:rsid w:val="007C6161"/>
    <w:rsid w:val="007E72CA"/>
    <w:rsid w:val="007F4E47"/>
    <w:rsid w:val="007F5BA1"/>
    <w:rsid w:val="008059C0"/>
    <w:rsid w:val="008122B2"/>
    <w:rsid w:val="00812FB2"/>
    <w:rsid w:val="00817ACA"/>
    <w:rsid w:val="00822645"/>
    <w:rsid w:val="00834402"/>
    <w:rsid w:val="00841A85"/>
    <w:rsid w:val="0084491C"/>
    <w:rsid w:val="008464FA"/>
    <w:rsid w:val="008800EB"/>
    <w:rsid w:val="00894119"/>
    <w:rsid w:val="008A39CC"/>
    <w:rsid w:val="008A73BB"/>
    <w:rsid w:val="008B6083"/>
    <w:rsid w:val="008D42DD"/>
    <w:rsid w:val="008D5D84"/>
    <w:rsid w:val="008E178D"/>
    <w:rsid w:val="008F443A"/>
    <w:rsid w:val="00903FC5"/>
    <w:rsid w:val="009068EC"/>
    <w:rsid w:val="00910123"/>
    <w:rsid w:val="0091755F"/>
    <w:rsid w:val="0092206F"/>
    <w:rsid w:val="00923A46"/>
    <w:rsid w:val="00932C06"/>
    <w:rsid w:val="009344A0"/>
    <w:rsid w:val="00946DC0"/>
    <w:rsid w:val="00962E98"/>
    <w:rsid w:val="00967362"/>
    <w:rsid w:val="00975CA9"/>
    <w:rsid w:val="00984A2E"/>
    <w:rsid w:val="00986CB8"/>
    <w:rsid w:val="00991E23"/>
    <w:rsid w:val="009A5848"/>
    <w:rsid w:val="009B4DD6"/>
    <w:rsid w:val="009C0AD5"/>
    <w:rsid w:val="009E0A17"/>
    <w:rsid w:val="00A147D2"/>
    <w:rsid w:val="00A15C7F"/>
    <w:rsid w:val="00A237D5"/>
    <w:rsid w:val="00A52FBA"/>
    <w:rsid w:val="00A53F3B"/>
    <w:rsid w:val="00A55C0B"/>
    <w:rsid w:val="00A55F45"/>
    <w:rsid w:val="00A81084"/>
    <w:rsid w:val="00A8110C"/>
    <w:rsid w:val="00A827B1"/>
    <w:rsid w:val="00A9115D"/>
    <w:rsid w:val="00A91ACC"/>
    <w:rsid w:val="00AA344C"/>
    <w:rsid w:val="00AA449C"/>
    <w:rsid w:val="00AB08D8"/>
    <w:rsid w:val="00AB0B39"/>
    <w:rsid w:val="00AB438D"/>
    <w:rsid w:val="00AB54B0"/>
    <w:rsid w:val="00AB6169"/>
    <w:rsid w:val="00AD1CE3"/>
    <w:rsid w:val="00AE326C"/>
    <w:rsid w:val="00AE7AAD"/>
    <w:rsid w:val="00AF4DD4"/>
    <w:rsid w:val="00B14902"/>
    <w:rsid w:val="00B40604"/>
    <w:rsid w:val="00B44C43"/>
    <w:rsid w:val="00B46A18"/>
    <w:rsid w:val="00B60D75"/>
    <w:rsid w:val="00B7165D"/>
    <w:rsid w:val="00B775D7"/>
    <w:rsid w:val="00B80609"/>
    <w:rsid w:val="00BA134F"/>
    <w:rsid w:val="00BA4092"/>
    <w:rsid w:val="00BB1012"/>
    <w:rsid w:val="00BB6EA3"/>
    <w:rsid w:val="00BC76D7"/>
    <w:rsid w:val="00BD556D"/>
    <w:rsid w:val="00BE0FC6"/>
    <w:rsid w:val="00BE6B67"/>
    <w:rsid w:val="00C00D24"/>
    <w:rsid w:val="00C13710"/>
    <w:rsid w:val="00C15886"/>
    <w:rsid w:val="00C2410A"/>
    <w:rsid w:val="00C30E9B"/>
    <w:rsid w:val="00C32B9C"/>
    <w:rsid w:val="00C33392"/>
    <w:rsid w:val="00C3415E"/>
    <w:rsid w:val="00C379F3"/>
    <w:rsid w:val="00C519AC"/>
    <w:rsid w:val="00C66C51"/>
    <w:rsid w:val="00C80448"/>
    <w:rsid w:val="00C87B5E"/>
    <w:rsid w:val="00C91EDD"/>
    <w:rsid w:val="00CA2B69"/>
    <w:rsid w:val="00CA4480"/>
    <w:rsid w:val="00CB0584"/>
    <w:rsid w:val="00CC46C4"/>
    <w:rsid w:val="00CC4D40"/>
    <w:rsid w:val="00CF2C61"/>
    <w:rsid w:val="00CF76F7"/>
    <w:rsid w:val="00D0209D"/>
    <w:rsid w:val="00D07C3B"/>
    <w:rsid w:val="00D1559A"/>
    <w:rsid w:val="00D17D9B"/>
    <w:rsid w:val="00D302DA"/>
    <w:rsid w:val="00D37741"/>
    <w:rsid w:val="00D40912"/>
    <w:rsid w:val="00D424EB"/>
    <w:rsid w:val="00D4423F"/>
    <w:rsid w:val="00D540CE"/>
    <w:rsid w:val="00D62EF5"/>
    <w:rsid w:val="00D654CE"/>
    <w:rsid w:val="00D66D7F"/>
    <w:rsid w:val="00D82EC5"/>
    <w:rsid w:val="00DB0A6C"/>
    <w:rsid w:val="00DB32C3"/>
    <w:rsid w:val="00DB467D"/>
    <w:rsid w:val="00DB558E"/>
    <w:rsid w:val="00DC714B"/>
    <w:rsid w:val="00DD4799"/>
    <w:rsid w:val="00DD5EC7"/>
    <w:rsid w:val="00DD6AB6"/>
    <w:rsid w:val="00DF5930"/>
    <w:rsid w:val="00E03582"/>
    <w:rsid w:val="00E30E4C"/>
    <w:rsid w:val="00E3246B"/>
    <w:rsid w:val="00E35CA3"/>
    <w:rsid w:val="00E379F7"/>
    <w:rsid w:val="00E404C9"/>
    <w:rsid w:val="00E5459A"/>
    <w:rsid w:val="00E55D54"/>
    <w:rsid w:val="00E61B63"/>
    <w:rsid w:val="00E635A3"/>
    <w:rsid w:val="00E742B1"/>
    <w:rsid w:val="00E75789"/>
    <w:rsid w:val="00E80A26"/>
    <w:rsid w:val="00E8545A"/>
    <w:rsid w:val="00E93565"/>
    <w:rsid w:val="00E93D13"/>
    <w:rsid w:val="00E95870"/>
    <w:rsid w:val="00EB12E1"/>
    <w:rsid w:val="00EB6221"/>
    <w:rsid w:val="00EC5B90"/>
    <w:rsid w:val="00ED24B7"/>
    <w:rsid w:val="00ED550F"/>
    <w:rsid w:val="00EF618A"/>
    <w:rsid w:val="00F000EB"/>
    <w:rsid w:val="00F240FE"/>
    <w:rsid w:val="00F312D6"/>
    <w:rsid w:val="00F35BDF"/>
    <w:rsid w:val="00F41D37"/>
    <w:rsid w:val="00F751C0"/>
    <w:rsid w:val="00F82682"/>
    <w:rsid w:val="00F91F0A"/>
    <w:rsid w:val="00F92B34"/>
    <w:rsid w:val="00F96209"/>
    <w:rsid w:val="00FA09F2"/>
    <w:rsid w:val="00FA157E"/>
    <w:rsid w:val="00FA60C1"/>
    <w:rsid w:val="00FA6207"/>
    <w:rsid w:val="00FD1301"/>
    <w:rsid w:val="00FD4586"/>
    <w:rsid w:val="00FD78FF"/>
    <w:rsid w:val="00FF3D04"/>
    <w:rsid w:val="00FF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0AEE25-2830-4749-9705-1BE8B312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next w:val="a4"/>
    <w:rsid w:val="00BA134F"/>
    <w:pPr>
      <w:suppressAutoHyphens/>
      <w:spacing w:after="240" w:line="240" w:lineRule="exact"/>
    </w:pPr>
    <w:rPr>
      <w:b/>
      <w:sz w:val="28"/>
      <w:szCs w:val="20"/>
    </w:rPr>
  </w:style>
  <w:style w:type="paragraph" w:customStyle="1" w:styleId="a5">
    <w:name w:val="Исполнитель"/>
    <w:basedOn w:val="a4"/>
    <w:rsid w:val="00BA134F"/>
    <w:pPr>
      <w:suppressAutoHyphens/>
      <w:spacing w:line="240" w:lineRule="exact"/>
    </w:pPr>
    <w:rPr>
      <w:szCs w:val="20"/>
    </w:rPr>
  </w:style>
  <w:style w:type="paragraph" w:styleId="a4">
    <w:name w:val="Body Text"/>
    <w:basedOn w:val="a"/>
    <w:link w:val="a6"/>
    <w:rsid w:val="00BA134F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4"/>
    <w:rsid w:val="00BA134F"/>
    <w:rPr>
      <w:sz w:val="28"/>
      <w:szCs w:val="24"/>
    </w:rPr>
  </w:style>
  <w:style w:type="paragraph" w:styleId="a7">
    <w:name w:val="Balloon Text"/>
    <w:basedOn w:val="a"/>
    <w:link w:val="a8"/>
    <w:semiHidden/>
    <w:unhideWhenUsed/>
    <w:rsid w:val="00794F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794F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4324B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324B4"/>
    <w:rPr>
      <w:sz w:val="24"/>
      <w:szCs w:val="24"/>
    </w:rPr>
  </w:style>
  <w:style w:type="paragraph" w:styleId="ab">
    <w:name w:val="footnote text"/>
    <w:aliases w:val="Table_Footnote_last Знак Знак,Table_Footnote_last Знак Знак Знак Знак,Table_Footnote_last Знак1,Знак4,Знак4 Знак,Знак5,Текст сноски Знак Знак Знак,Текст сноски Знак Знак Знак Знак,Текст сноски Знак1 Знак,Текст сноски Знак1 Знак Знак Знак,З"/>
    <w:basedOn w:val="a"/>
    <w:link w:val="ac"/>
    <w:uiPriority w:val="99"/>
    <w:unhideWhenUsed/>
    <w:qFormat/>
    <w:rsid w:val="004324B4"/>
    <w:rPr>
      <w:sz w:val="20"/>
      <w:szCs w:val="20"/>
    </w:rPr>
  </w:style>
  <w:style w:type="character" w:customStyle="1" w:styleId="ac">
    <w:name w:val="Текст сноски Знак"/>
    <w:aliases w:val="Table_Footnote_last Знак Знак Знак,Table_Footnote_last Знак Знак Знак Знак Знак,Table_Footnote_last Знак1 Знак,Знак4 Знак1,Знак4 Знак Знак,Знак5 Знак,Текст сноски Знак Знак Знак Знак1,Текст сноски Знак Знак Знак Знак Знак,З Знак"/>
    <w:basedOn w:val="a0"/>
    <w:link w:val="ab"/>
    <w:uiPriority w:val="99"/>
    <w:rsid w:val="004324B4"/>
  </w:style>
  <w:style w:type="character" w:styleId="ad">
    <w:name w:val="footnote reference"/>
    <w:aliases w:val="BVI fnr,Ciae niinee-FN,FZ,Footnote Reference Arial,Footnote Reference Arial1,Footnote Reference Arial11,Footnote Reference Arial2,Footnote Reference Superscript,Footnote symbol,SUPERS,fr,Знак сноски 1,Знак сноски-FN,Текст сновски,Ciae niinee"/>
    <w:link w:val="CiaeniineeI"/>
    <w:uiPriority w:val="99"/>
    <w:unhideWhenUsed/>
    <w:qFormat/>
    <w:rsid w:val="004324B4"/>
    <w:rPr>
      <w:rFonts w:cs="Times New Roman"/>
      <w:vertAlign w:val="superscript"/>
    </w:rPr>
  </w:style>
  <w:style w:type="character" w:styleId="ae">
    <w:name w:val="Emphasis"/>
    <w:basedOn w:val="a0"/>
    <w:qFormat/>
    <w:rsid w:val="00550CE5"/>
    <w:rPr>
      <w:i/>
      <w:iCs/>
    </w:rPr>
  </w:style>
  <w:style w:type="paragraph" w:customStyle="1" w:styleId="Word">
    <w:name w:val="Старый Word"/>
    <w:basedOn w:val="a"/>
    <w:qFormat/>
    <w:rsid w:val="00495F89"/>
    <w:pPr>
      <w:ind w:firstLine="709"/>
      <w:jc w:val="both"/>
    </w:pPr>
    <w:rPr>
      <w:sz w:val="28"/>
      <w:szCs w:val="28"/>
      <w:lang w:eastAsia="en-US"/>
    </w:rPr>
  </w:style>
  <w:style w:type="character" w:styleId="af">
    <w:name w:val="Hyperlink"/>
    <w:basedOn w:val="a0"/>
    <w:uiPriority w:val="99"/>
    <w:unhideWhenUsed/>
    <w:rsid w:val="00F91F0A"/>
    <w:rPr>
      <w:color w:val="0000FF"/>
      <w:u w:val="single"/>
    </w:rPr>
  </w:style>
  <w:style w:type="paragraph" w:customStyle="1" w:styleId="af0">
    <w:name w:val="Знак Знак Знак Знак"/>
    <w:basedOn w:val="a"/>
    <w:rsid w:val="00FD458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header"/>
    <w:basedOn w:val="a"/>
    <w:link w:val="af2"/>
    <w:uiPriority w:val="99"/>
    <w:unhideWhenUsed/>
    <w:rsid w:val="0016546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6546F"/>
    <w:rPr>
      <w:sz w:val="24"/>
      <w:szCs w:val="24"/>
    </w:rPr>
  </w:style>
  <w:style w:type="paragraph" w:styleId="af3">
    <w:name w:val="footer"/>
    <w:basedOn w:val="a"/>
    <w:link w:val="af4"/>
    <w:unhideWhenUsed/>
    <w:rsid w:val="0016546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6546F"/>
    <w:rPr>
      <w:sz w:val="24"/>
      <w:szCs w:val="24"/>
    </w:rPr>
  </w:style>
  <w:style w:type="table" w:styleId="af5">
    <w:name w:val="Table Grid"/>
    <w:basedOn w:val="a1"/>
    <w:rsid w:val="00A81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Символ сноски"/>
    <w:rsid w:val="002A7749"/>
    <w:rPr>
      <w:vertAlign w:val="superscript"/>
    </w:rPr>
  </w:style>
  <w:style w:type="paragraph" w:customStyle="1" w:styleId="CiaeniineeI">
    <w:name w:val="Ciae niinee I Знак"/>
    <w:aliases w:val="Footnotes refss Знак,текст сноски Знак,Footnote Reference Superscript Знак,Footnote Reference Arial Знак,BVI fnr Знак,SUPERS Знак,Footnote symbol Знак,Footnote Reference Arial1 Знак,Footnote Reference Arial2 Знак"/>
    <w:basedOn w:val="a"/>
    <w:link w:val="ad"/>
    <w:uiPriority w:val="99"/>
    <w:rsid w:val="002A7749"/>
    <w:pPr>
      <w:spacing w:before="120" w:after="160" w:line="240" w:lineRule="exact"/>
    </w:pPr>
    <w:rPr>
      <w:sz w:val="20"/>
      <w:szCs w:val="20"/>
      <w:vertAlign w:val="superscript"/>
    </w:rPr>
  </w:style>
  <w:style w:type="paragraph" w:customStyle="1" w:styleId="ConsPlusTitle">
    <w:name w:val="ConsPlusTitle"/>
    <w:rsid w:val="002E2E18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6">
    <w:name w:val="Знак Знак6 Знак Знак"/>
    <w:basedOn w:val="a"/>
    <w:uiPriority w:val="99"/>
    <w:rsid w:val="007040B3"/>
    <w:pPr>
      <w:shd w:val="clear" w:color="auto" w:fill="FFFFFF"/>
      <w:spacing w:line="230" w:lineRule="exact"/>
      <w:ind w:firstLine="567"/>
      <w:jc w:val="both"/>
    </w:pPr>
    <w:rPr>
      <w:sz w:val="20"/>
      <w:szCs w:val="20"/>
      <w:vertAlign w:val="superscript"/>
    </w:rPr>
  </w:style>
  <w:style w:type="paragraph" w:customStyle="1" w:styleId="af7">
    <w:name w:val="Адресат"/>
    <w:basedOn w:val="a"/>
    <w:rsid w:val="00E61B63"/>
    <w:pPr>
      <w:suppressAutoHyphens/>
      <w:spacing w:line="240" w:lineRule="exact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zhikharev@mtb.permkrai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7;&#1057;&#1057;pirina\&#1057;&#1087;&#1080;&#1088;&#1080;&#1085;&#1072;%20&#1057;&#1057;\&#1073;&#1083;&#1072;&#1085;&#1082;&#1080;\2016.12\07.&#1041;&#1083;&#1072;&#1085;&#1082;%20&#1047;&#1055;&#1055;-&#1052;&#1048;&#1053;&#1055;&#1056;&#1054;&#1052;&#1058;&#1054;&#1056;&#1043;%20&#1055;&#1077;&#1088;&#1084;&#1089;&#1082;&#1086;&#1075;&#1086;%20&#1082;&#1088;&#1072;&#1103;\&#1041;&#1083;&#1072;&#1085;&#1082;%20&#1047;&#1055;&#1055;-&#1052;&#1048;&#1053;&#1055;&#1056;&#1054;&#1052;&#1058;&#1054;&#1056;&#1043;%20&#1055;&#1077;&#1088;&#1084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F0EE3-6132-4B90-B3E6-95A07EEB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ЗПП-МИНПРОМТОРГ Пермского края.dotx</Template>
  <TotalTime>117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Светлана Станиславовна</dc:creator>
  <cp:keywords/>
  <dc:description/>
  <cp:lastModifiedBy>Жихарев Владимир Анатольевич</cp:lastModifiedBy>
  <cp:revision>112</cp:revision>
  <cp:lastPrinted>2023-11-30T09:58:00Z</cp:lastPrinted>
  <dcterms:created xsi:type="dcterms:W3CDTF">2024-05-08T05:31:00Z</dcterms:created>
  <dcterms:modified xsi:type="dcterms:W3CDTF">2025-02-20T04:03:00Z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Краткое содержание</vt:lpwstr>
  </property>
  <property fmtid="{D5CDD505-2E9C-101B-9397-08002B2CF9AE}" pid="3" name="reg_number">
    <vt:lpwstr>Рег. номер</vt:lpwstr>
  </property>
  <property fmtid="{D5CDD505-2E9C-101B-9397-08002B2CF9AE}" pid="4" name="reg_date">
    <vt:lpwstr>Дата рег.</vt:lpwstr>
  </property>
  <property fmtid="{D5CDD505-2E9C-101B-9397-08002B2CF9AE}" pid="5" name="r_version_label">
    <vt:lpwstr>Версия</vt:lpwstr>
  </property>
  <property fmtid="{D5CDD505-2E9C-101B-9397-08002B2CF9AE}" pid="6" name="r_object_id">
    <vt:lpwstr>Идентификатор документа</vt:lpwstr>
  </property>
  <property fmtid="{D5CDD505-2E9C-101B-9397-08002B2CF9AE}" pid="7" name="sign_flag">
    <vt:lpwstr>Подписан ЭЦП</vt:lpwstr>
  </property>
</Properties>
</file>